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5D40C" w14:textId="77777777" w:rsidR="00866EC2" w:rsidRDefault="00866EC2" w:rsidP="00866E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GOFAYRE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1984D476" w14:textId="77777777" w:rsidR="00866EC2" w:rsidRDefault="00866EC2" w:rsidP="00866E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D76F56" w14:textId="77777777" w:rsidR="00866EC2" w:rsidRDefault="00866EC2" w:rsidP="00866E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D7001F" w14:textId="77777777" w:rsidR="00866EC2" w:rsidRDefault="00866EC2" w:rsidP="00866E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592C82D9" w14:textId="77777777" w:rsidR="00866EC2" w:rsidRDefault="00866EC2" w:rsidP="00866E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Surrey, except the</w:t>
      </w:r>
    </w:p>
    <w:p w14:paraId="1BA493A7" w14:textId="77777777" w:rsidR="00866EC2" w:rsidRDefault="00866EC2" w:rsidP="00866E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 of Southwark.</w:t>
      </w:r>
    </w:p>
    <w:p w14:paraId="13C138D3" w14:textId="77777777" w:rsidR="00866EC2" w:rsidRDefault="00866EC2" w:rsidP="00866E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76ADB13E" w14:textId="77777777" w:rsidR="00866EC2" w:rsidRDefault="00866EC2" w:rsidP="00866E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759961" w14:textId="77777777" w:rsidR="00866EC2" w:rsidRDefault="00866EC2" w:rsidP="00866E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89C979" w14:textId="77777777" w:rsidR="00866EC2" w:rsidRPr="00680D2B" w:rsidRDefault="00866EC2" w:rsidP="00866E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May 2021</w:t>
      </w:r>
    </w:p>
    <w:p w14:paraId="4A4208FD" w14:textId="5302F961" w:rsidR="00BA00AB" w:rsidRPr="00866EC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66E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24429" w14:textId="77777777" w:rsidR="00866EC2" w:rsidRDefault="00866EC2" w:rsidP="009139A6">
      <w:r>
        <w:separator/>
      </w:r>
    </w:p>
  </w:endnote>
  <w:endnote w:type="continuationSeparator" w:id="0">
    <w:p w14:paraId="4DDC4AA1" w14:textId="77777777" w:rsidR="00866EC2" w:rsidRDefault="00866E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53D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5D63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2A7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FA561" w14:textId="77777777" w:rsidR="00866EC2" w:rsidRDefault="00866EC2" w:rsidP="009139A6">
      <w:r>
        <w:separator/>
      </w:r>
    </w:p>
  </w:footnote>
  <w:footnote w:type="continuationSeparator" w:id="0">
    <w:p w14:paraId="7B9DFDEA" w14:textId="77777777" w:rsidR="00866EC2" w:rsidRDefault="00866E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4A2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672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B0A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EC2"/>
    <w:rsid w:val="000666E0"/>
    <w:rsid w:val="002510B7"/>
    <w:rsid w:val="005C130B"/>
    <w:rsid w:val="00826F5C"/>
    <w:rsid w:val="00866EC2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F0E3D"/>
  <w15:chartTrackingRefBased/>
  <w15:docId w15:val="{C16DC446-B740-4446-8A0B-8C5CD45F2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2021-05-05T11:38:00Z</dcterms:created>
  <dcterms:modified xsi:type="dcterms:W3CDTF">2021-05-05T11:38:00Z</dcterms:modified>
</cp:coreProperties>
</file>